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09DC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5A09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9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9DC2" w14:textId="1A36CEBF" w:rsidR="00C44B8B" w:rsidRPr="00AF145E" w:rsidRDefault="004C16D0" w:rsidP="006658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C16D0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55A09D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9DC4" w14:textId="294011FF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9DC5" w14:textId="77777777" w:rsidR="00C44B8B" w:rsidRPr="0052681C" w:rsidRDefault="00FD777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2055211</w:t>
            </w:r>
          </w:p>
        </w:tc>
      </w:tr>
    </w:tbl>
    <w:p w14:paraId="55A09DC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A09DC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5A09DC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A09DC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5A09DC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5A09DCC" w14:textId="77777777" w:rsidR="00C44B8B" w:rsidRPr="0052681C" w:rsidRDefault="00C44B8B" w:rsidP="00C44B8B"/>
    <w:p w14:paraId="55A09DCD" w14:textId="77777777" w:rsidR="00C44B8B" w:rsidRPr="0052681C" w:rsidRDefault="00C44B8B" w:rsidP="00C44B8B"/>
    <w:p w14:paraId="55A09DCE" w14:textId="77777777" w:rsidR="00C44B8B" w:rsidRPr="0052681C" w:rsidRDefault="00C44B8B" w:rsidP="00C44B8B"/>
    <w:p w14:paraId="55A09DC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5A09DD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5A09DD1" w14:textId="7CE1122C" w:rsidR="00612811" w:rsidRPr="00ED1AAA" w:rsidRDefault="002457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D7777" w:rsidRPr="00ED1AAA">
        <w:rPr>
          <w:b/>
          <w:sz w:val="26"/>
          <w:szCs w:val="26"/>
        </w:rPr>
        <w:t>Скоба СК-7-1А</w:t>
      </w:r>
      <w:r>
        <w:rPr>
          <w:b/>
          <w:sz w:val="26"/>
          <w:szCs w:val="26"/>
        </w:rPr>
        <w:t>)</w:t>
      </w:r>
      <w:r w:rsidR="00924848">
        <w:rPr>
          <w:b/>
          <w:sz w:val="26"/>
          <w:szCs w:val="26"/>
        </w:rPr>
        <w:t xml:space="preserve"> или эквивалент</w:t>
      </w:r>
      <w:r w:rsidR="009C0389" w:rsidRPr="00ED1AAA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ED1AAA">
        <w:rPr>
          <w:b/>
          <w:sz w:val="26"/>
          <w:szCs w:val="26"/>
        </w:rPr>
        <w:t xml:space="preserve"> </w:t>
      </w:r>
      <w:r w:rsidR="00AA670B" w:rsidRPr="00D6466A">
        <w:rPr>
          <w:b/>
          <w:sz w:val="26"/>
          <w:szCs w:val="26"/>
          <w:u w:val="single"/>
        </w:rPr>
        <w:t>202</w:t>
      </w:r>
      <w:r w:rsidR="00AA670B" w:rsidRPr="00D6466A">
        <w:rPr>
          <w:b/>
          <w:sz w:val="26"/>
          <w:szCs w:val="26"/>
          <w:u w:val="single"/>
          <w:lang w:val="en-US"/>
        </w:rPr>
        <w:t>A</w:t>
      </w:r>
    </w:p>
    <w:p w14:paraId="55A09DD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A09D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A09DD5" w14:textId="4C75583D" w:rsidR="00A305DC" w:rsidRPr="00ED1AAA" w:rsidRDefault="00641E44" w:rsidP="00C65E1E">
      <w:pPr>
        <w:tabs>
          <w:tab w:val="left" w:pos="1134"/>
        </w:tabs>
        <w:ind w:firstLine="709"/>
        <w:rPr>
          <w:sz w:val="24"/>
          <w:szCs w:val="24"/>
        </w:rPr>
      </w:pPr>
      <w:r w:rsidRPr="00ED1AAA">
        <w:rPr>
          <w:sz w:val="24"/>
          <w:szCs w:val="24"/>
        </w:rPr>
        <w:t xml:space="preserve">Технические требования, характеристики </w:t>
      </w:r>
      <w:r w:rsidR="00770408" w:rsidRPr="00ED1AAA">
        <w:rPr>
          <w:sz w:val="24"/>
          <w:szCs w:val="24"/>
        </w:rPr>
        <w:t>линейной арматуры и гасителей вибрации</w:t>
      </w:r>
      <w:r w:rsidR="004F4E9E" w:rsidRPr="00ED1AAA">
        <w:rPr>
          <w:sz w:val="24"/>
          <w:szCs w:val="24"/>
        </w:rPr>
        <w:t xml:space="preserve"> должны соответствовать параметрам </w:t>
      </w:r>
      <w:r w:rsidR="00C65E1E" w:rsidRPr="00ED1AAA">
        <w:rPr>
          <w:sz w:val="24"/>
          <w:szCs w:val="24"/>
        </w:rPr>
        <w:t>ТУ 3449-107-00111120-94 «Скобы».</w:t>
      </w:r>
    </w:p>
    <w:p w14:paraId="743B8B42" w14:textId="77777777" w:rsidR="00C65E1E" w:rsidRDefault="00C65E1E" w:rsidP="00C65E1E">
      <w:pPr>
        <w:tabs>
          <w:tab w:val="left" w:pos="1134"/>
        </w:tabs>
        <w:ind w:firstLine="709"/>
        <w:rPr>
          <w:sz w:val="24"/>
          <w:szCs w:val="24"/>
        </w:rPr>
      </w:pPr>
    </w:p>
    <w:p w14:paraId="21FCBD6F" w14:textId="77777777" w:rsidR="00ED1AAA" w:rsidRDefault="00ED1AAA" w:rsidP="00C65E1E">
      <w:pPr>
        <w:tabs>
          <w:tab w:val="left" w:pos="1134"/>
        </w:tabs>
        <w:ind w:firstLine="709"/>
        <w:rPr>
          <w:sz w:val="24"/>
          <w:szCs w:val="24"/>
        </w:rPr>
      </w:pPr>
    </w:p>
    <w:p w14:paraId="77FC1546" w14:textId="57D2F515" w:rsidR="00ED1AAA" w:rsidRDefault="00ED1AAA" w:rsidP="00C65E1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</w:rPr>
        <w:drawing>
          <wp:inline distT="0" distB="0" distL="0" distR="0" wp14:anchorId="1A24B2DB" wp14:editId="6AD36740">
            <wp:extent cx="2266121" cy="2099144"/>
            <wp:effectExtent l="0" t="0" r="1270" b="0"/>
            <wp:docPr id="1" name="Рисунок 1" descr="http://velsnab.ru/upload/iblock/947/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947/s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63" cy="209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577F">
        <w:rPr>
          <w:noProof/>
        </w:rPr>
        <w:drawing>
          <wp:inline distT="0" distB="0" distL="0" distR="0" wp14:anchorId="53110D21" wp14:editId="02342619">
            <wp:extent cx="3570136" cy="2313027"/>
            <wp:effectExtent l="0" t="0" r="0" b="0"/>
            <wp:docPr id="3" name="Рисунок 2" descr=" &amp;Scy;&amp;kcy;&amp;ocy;&amp;bcy;&amp;ycy; &amp;tcy;&amp;icy;&amp;pcy;&amp;acy; &amp;S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 &amp;Scy;&amp;kcy;&amp;ocy;&amp;bcy;&amp;ycy; &amp;tcy;&amp;icy;&amp;pcy;&amp;acy; &amp;Scy;&amp;Kcy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5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C5DDE" w14:textId="77777777" w:rsidR="00ED1AAA" w:rsidRDefault="00ED1AAA" w:rsidP="00C65E1E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989"/>
      </w:tblGrid>
      <w:tr w:rsidR="00D6466A" w:rsidRPr="00ED1AAA" w14:paraId="4182020D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4DB862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7CA7840E" w14:textId="1C3C5582" w:rsidR="00D6466A" w:rsidRPr="00ED1AAA" w:rsidRDefault="00D6466A" w:rsidP="001A3478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СК-7-1А </w:t>
            </w:r>
          </w:p>
        </w:tc>
      </w:tr>
      <w:tr w:rsidR="00D6466A" w:rsidRPr="00ED1AAA" w14:paraId="23A6B986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957508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07B77240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17 </w:t>
            </w:r>
          </w:p>
        </w:tc>
      </w:tr>
      <w:tr w:rsidR="00D6466A" w:rsidRPr="00ED1AAA" w14:paraId="46022036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4E280CF7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vAlign w:val="center"/>
          </w:tcPr>
          <w:p w14:paraId="71863DEA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66</w:t>
            </w:r>
          </w:p>
        </w:tc>
      </w:tr>
      <w:tr w:rsidR="00D6466A" w:rsidRPr="00ED1AAA" w14:paraId="7BC3D84B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9A882A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, мм</w:t>
            </w:r>
          </w:p>
        </w:tc>
        <w:tc>
          <w:tcPr>
            <w:tcW w:w="0" w:type="auto"/>
            <w:vAlign w:val="center"/>
            <w:hideMark/>
          </w:tcPr>
          <w:p w14:paraId="75669736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D1AAA">
              <w:rPr>
                <w:sz w:val="24"/>
                <w:szCs w:val="24"/>
              </w:rPr>
              <w:t xml:space="preserve">6 </w:t>
            </w:r>
          </w:p>
        </w:tc>
      </w:tr>
      <w:tr w:rsidR="00D6466A" w:rsidRPr="00ED1AAA" w14:paraId="308D6BAF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34DA1D2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1, мм</w:t>
            </w:r>
          </w:p>
        </w:tc>
        <w:tc>
          <w:tcPr>
            <w:tcW w:w="0" w:type="auto"/>
            <w:vAlign w:val="center"/>
          </w:tcPr>
          <w:p w14:paraId="7445B068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Pr="00ED1AAA">
              <w:rPr>
                <w:sz w:val="24"/>
                <w:szCs w:val="24"/>
              </w:rPr>
              <w:t xml:space="preserve"> </w:t>
            </w:r>
          </w:p>
        </w:tc>
      </w:tr>
      <w:tr w:rsidR="00D6466A" w:rsidRPr="00ED1AAA" w14:paraId="12AFC25B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68F39D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vAlign w:val="center"/>
            <w:hideMark/>
          </w:tcPr>
          <w:p w14:paraId="21569C1D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42 </w:t>
            </w:r>
          </w:p>
        </w:tc>
      </w:tr>
      <w:tr w:rsidR="00D6466A" w:rsidRPr="00ED1AAA" w14:paraId="10FA67B8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BFCAE9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07D85325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50 </w:t>
            </w:r>
          </w:p>
        </w:tc>
      </w:tr>
      <w:tr w:rsidR="00D6466A" w:rsidRPr="00ED1AAA" w14:paraId="1E895622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69B6F0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vAlign w:val="center"/>
            <w:hideMark/>
          </w:tcPr>
          <w:p w14:paraId="7F9BFEC2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84 </w:t>
            </w:r>
          </w:p>
        </w:tc>
      </w:tr>
      <w:tr w:rsidR="00D6466A" w:rsidRPr="00ED1AAA" w14:paraId="79B1A9FE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BA215C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vAlign w:val="center"/>
            <w:hideMark/>
          </w:tcPr>
          <w:p w14:paraId="209E7315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70 </w:t>
            </w:r>
          </w:p>
        </w:tc>
      </w:tr>
      <w:tr w:rsidR="00D6466A" w:rsidRPr="00ED1AAA" w14:paraId="695A8EA2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D36C69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5CF2CACA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0,38 </w:t>
            </w:r>
          </w:p>
        </w:tc>
      </w:tr>
    </w:tbl>
    <w:p w14:paraId="356CA03B" w14:textId="77777777" w:rsidR="00D6466A" w:rsidRPr="0052681C" w:rsidRDefault="00D6466A" w:rsidP="00C65E1E">
      <w:pPr>
        <w:tabs>
          <w:tab w:val="left" w:pos="1134"/>
        </w:tabs>
        <w:ind w:firstLine="709"/>
        <w:rPr>
          <w:sz w:val="24"/>
          <w:szCs w:val="24"/>
        </w:rPr>
      </w:pPr>
    </w:p>
    <w:p w14:paraId="28981DC3" w14:textId="77777777" w:rsidR="00924848" w:rsidRDefault="00924848" w:rsidP="0092484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EBA789C" w14:textId="77777777" w:rsidR="00924848" w:rsidRDefault="00924848" w:rsidP="0092484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02B1F069" w14:textId="77777777" w:rsidR="00924848" w:rsidRDefault="00924848" w:rsidP="0092484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7F60A9CF" w14:textId="77777777" w:rsidR="00924848" w:rsidRDefault="00924848" w:rsidP="0092484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A5F56D9" w14:textId="77777777" w:rsidR="00924848" w:rsidRDefault="00924848" w:rsidP="0092484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939BEB" w14:textId="77777777" w:rsidR="00924848" w:rsidRDefault="00924848" w:rsidP="0092484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D18574" w14:textId="77777777" w:rsidR="00924848" w:rsidRDefault="00924848" w:rsidP="0092484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BF96903" w14:textId="77777777" w:rsidR="00924848" w:rsidRDefault="00924848" w:rsidP="0092484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A3E88EF" w14:textId="77777777" w:rsidR="00924848" w:rsidRDefault="00924848" w:rsidP="0092484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C18016F" w14:textId="77777777" w:rsidR="00924848" w:rsidRDefault="00924848" w:rsidP="0092484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5FFBB32C" w14:textId="77777777" w:rsidR="00924848" w:rsidRDefault="00924848" w:rsidP="0092484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615937F" w14:textId="77777777" w:rsidR="00924848" w:rsidRDefault="00924848" w:rsidP="00924848">
      <w:pPr>
        <w:pStyle w:val="ad"/>
        <w:numPr>
          <w:ilvl w:val="1"/>
          <w:numId w:val="14"/>
        </w:numPr>
        <w:spacing w:line="276" w:lineRule="auto"/>
        <w:ind w:left="0" w:firstLine="851"/>
        <w:rPr>
          <w:bCs/>
          <w:sz w:val="24"/>
          <w:szCs w:val="24"/>
        </w:rPr>
      </w:pPr>
      <w:r>
        <w:rPr>
          <w:sz w:val="24"/>
          <w:szCs w:val="24"/>
        </w:rPr>
        <w:t xml:space="preserve">Победитель закупки </w:t>
      </w:r>
      <w:r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>
        <w:rPr>
          <w:bCs/>
          <w:sz w:val="24"/>
          <w:szCs w:val="24"/>
        </w:rPr>
        <w:t xml:space="preserve"> для нужд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 обязан предоставить </w:t>
      </w:r>
      <w:r>
        <w:rPr>
          <w:sz w:val="24"/>
          <w:szCs w:val="24"/>
        </w:rPr>
        <w:t xml:space="preserve">при поставке товара </w:t>
      </w:r>
      <w:r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>
        <w:rPr>
          <w:sz w:val="24"/>
          <w:szCs w:val="24"/>
        </w:rPr>
        <w:t>, заверенную производителем</w:t>
      </w:r>
      <w:r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14C85A4A" w14:textId="77777777" w:rsidR="00924848" w:rsidRDefault="00924848" w:rsidP="0092484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653C729E" w14:textId="77777777" w:rsidR="00924848" w:rsidRDefault="00924848" w:rsidP="0092484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3449-001-52819896-2010;</w:t>
      </w:r>
    </w:p>
    <w:p w14:paraId="5B05F7E8" w14:textId="77777777" w:rsidR="00924848" w:rsidRDefault="00924848" w:rsidP="0092484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F045753" w14:textId="77777777" w:rsidR="00924848" w:rsidRDefault="00924848" w:rsidP="0092484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3496CF0A" w14:textId="77777777" w:rsidR="00924848" w:rsidRDefault="00924848" w:rsidP="009248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8917BD7" w14:textId="77777777" w:rsidR="00924848" w:rsidRDefault="00924848" w:rsidP="009248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048AC57" w14:textId="77777777" w:rsidR="00924848" w:rsidRDefault="00924848" w:rsidP="00924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F085927" w14:textId="77777777" w:rsidR="00924848" w:rsidRDefault="00924848" w:rsidP="00924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E50F4F4" w14:textId="77777777" w:rsidR="00924848" w:rsidRDefault="00924848" w:rsidP="0092484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2D1E891" w14:textId="77777777" w:rsidR="00924848" w:rsidRDefault="00924848" w:rsidP="00924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9D3D7CB" w14:textId="77777777" w:rsidR="00924848" w:rsidRDefault="00924848" w:rsidP="00924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F0A6DC5" w14:textId="77777777" w:rsidR="00924848" w:rsidRDefault="00924848" w:rsidP="00924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221567" w14:textId="77777777" w:rsidR="00924848" w:rsidRDefault="00924848" w:rsidP="0092484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C9BED8F" w14:textId="77777777" w:rsidR="00924848" w:rsidRDefault="00924848" w:rsidP="009248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F531F5" w14:textId="77777777" w:rsidR="00924848" w:rsidRDefault="00924848" w:rsidP="009248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8A67E2" w14:textId="77777777" w:rsidR="00924848" w:rsidRDefault="00924848" w:rsidP="0092484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1C027D0" w14:textId="77777777" w:rsidR="00924848" w:rsidRDefault="00924848" w:rsidP="009248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C420D1" w14:textId="77777777" w:rsidR="00924848" w:rsidRDefault="00924848" w:rsidP="009248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2BCBFD" w14:textId="77777777" w:rsidR="00924848" w:rsidRDefault="00924848" w:rsidP="0092484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93D8F7E" w14:textId="77777777" w:rsidR="00924848" w:rsidRDefault="00924848" w:rsidP="00924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9B67B84" w14:textId="77777777" w:rsidR="00924848" w:rsidRDefault="00924848" w:rsidP="00924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08AD26E9" w14:textId="77777777" w:rsidR="00924848" w:rsidRDefault="00924848" w:rsidP="00924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5BA75B5" w14:textId="77777777" w:rsidR="00924848" w:rsidRDefault="00924848" w:rsidP="009248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D42A262" w14:textId="77777777" w:rsidR="00924848" w:rsidRDefault="00924848" w:rsidP="009248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05C465E" w14:textId="77777777" w:rsidR="00924848" w:rsidRDefault="00924848" w:rsidP="009248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F0469E6" w14:textId="77777777" w:rsidR="00924848" w:rsidRDefault="00924848" w:rsidP="009248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75F9004" w14:textId="77777777" w:rsidR="00924848" w:rsidRDefault="00924848" w:rsidP="0092484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824E635" w14:textId="77777777" w:rsidR="00924848" w:rsidRDefault="00924848" w:rsidP="0092484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AA069A8" w14:textId="77777777" w:rsidR="00924848" w:rsidRDefault="00924848" w:rsidP="00924848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70202D0" w14:textId="77777777" w:rsidR="00924848" w:rsidRDefault="00924848" w:rsidP="00924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4332A28E" w14:textId="77777777" w:rsidR="00924848" w:rsidRDefault="00924848" w:rsidP="0092484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A09E04" w14:textId="77777777" w:rsidR="001D6900" w:rsidRPr="0052681C" w:rsidRDefault="001D6900" w:rsidP="00451C4D">
      <w:pPr>
        <w:rPr>
          <w:sz w:val="26"/>
          <w:szCs w:val="26"/>
        </w:rPr>
      </w:pPr>
    </w:p>
    <w:p w14:paraId="55A09E05" w14:textId="77777777" w:rsidR="004A2665" w:rsidRPr="0052681C" w:rsidRDefault="004A2665" w:rsidP="00451C4D">
      <w:pPr>
        <w:rPr>
          <w:sz w:val="26"/>
          <w:szCs w:val="26"/>
        </w:rPr>
      </w:pPr>
    </w:p>
    <w:p w14:paraId="55A09E0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5A09E0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5A09E0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0419E" w14:textId="77777777" w:rsidR="0014344D" w:rsidRDefault="0014344D">
      <w:r>
        <w:separator/>
      </w:r>
    </w:p>
  </w:endnote>
  <w:endnote w:type="continuationSeparator" w:id="0">
    <w:p w14:paraId="5F8BFE65" w14:textId="77777777" w:rsidR="0014344D" w:rsidRDefault="0014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4051B" w14:textId="77777777" w:rsidR="0014344D" w:rsidRDefault="0014344D">
      <w:r>
        <w:separator/>
      </w:r>
    </w:p>
  </w:footnote>
  <w:footnote w:type="continuationSeparator" w:id="0">
    <w:p w14:paraId="37C55FF5" w14:textId="77777777" w:rsidR="0014344D" w:rsidRDefault="00143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09E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A09E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777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44D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267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478"/>
    <w:rsid w:val="001A5D99"/>
    <w:rsid w:val="001A7121"/>
    <w:rsid w:val="001A7AC6"/>
    <w:rsid w:val="001A7F2B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77F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D68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CD2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6D0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C33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882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2CD8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57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78B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7735"/>
    <w:rsid w:val="0091065E"/>
    <w:rsid w:val="00910A7C"/>
    <w:rsid w:val="009134A5"/>
    <w:rsid w:val="00913BC4"/>
    <w:rsid w:val="00915176"/>
    <w:rsid w:val="00916AF6"/>
    <w:rsid w:val="009205BB"/>
    <w:rsid w:val="00924511"/>
    <w:rsid w:val="00924848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0BF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145E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6E23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5E1E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66A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CD7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AAA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DCB"/>
    <w:rsid w:val="00F66FC0"/>
    <w:rsid w:val="00F673A1"/>
    <w:rsid w:val="00F7015C"/>
    <w:rsid w:val="00F704D2"/>
    <w:rsid w:val="00F70F9B"/>
    <w:rsid w:val="00F7233D"/>
    <w:rsid w:val="00F725AC"/>
    <w:rsid w:val="00F73328"/>
    <w:rsid w:val="00F7434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777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A09DC0"/>
  <w15:docId w15:val="{7B84B300-6B2C-46EB-A390-097E961C5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9B4E0-7E3A-4674-B474-E088B0034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0479C4-CE16-43A5-953E-98C23E6E9C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F0EE02B-7343-4398-9193-2BA4EA8210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BEAF3D-CA25-48CC-9041-7E94F84D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25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Лепейко Марина Викторовна</cp:lastModifiedBy>
  <cp:revision>2</cp:revision>
  <cp:lastPrinted>2010-09-30T14:29:00Z</cp:lastPrinted>
  <dcterms:created xsi:type="dcterms:W3CDTF">2015-04-15T13:18:00Z</dcterms:created>
  <dcterms:modified xsi:type="dcterms:W3CDTF">2023-02-16T07:29:00Z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